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DE685" w14:textId="77777777" w:rsidR="00841B31" w:rsidRDefault="00841B31" w:rsidP="00841B31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OSMOND</w:t>
      </w:r>
      <w:r>
        <w:rPr>
          <w:rFonts w:ascii="Times New Roman" w:hAnsi="Times New Roman" w:cs="Times New Roman"/>
        </w:rPr>
        <w:t xml:space="preserve">      (fl.1483)</w:t>
      </w:r>
    </w:p>
    <w:p w14:paraId="09915290" w14:textId="77777777" w:rsidR="00841B31" w:rsidRDefault="00841B31" w:rsidP="00841B31">
      <w:pPr>
        <w:tabs>
          <w:tab w:val="left" w:pos="720"/>
        </w:tabs>
        <w:rPr>
          <w:rFonts w:ascii="Times New Roman" w:hAnsi="Times New Roman" w:cs="Times New Roman"/>
        </w:rPr>
      </w:pPr>
    </w:p>
    <w:p w14:paraId="2719146A" w14:textId="77777777" w:rsidR="00841B31" w:rsidRDefault="00841B31" w:rsidP="00841B31">
      <w:pPr>
        <w:tabs>
          <w:tab w:val="left" w:pos="720"/>
        </w:tabs>
        <w:rPr>
          <w:rFonts w:ascii="Times New Roman" w:hAnsi="Times New Roman" w:cs="Times New Roman"/>
        </w:rPr>
      </w:pPr>
    </w:p>
    <w:p w14:paraId="0830DF88" w14:textId="77777777" w:rsidR="00841B31" w:rsidRDefault="00841B31" w:rsidP="00841B31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Thomas Clarke(q.v.) brought a plaint of debt against him, Richard </w:t>
      </w:r>
      <w:proofErr w:type="spellStart"/>
      <w:r>
        <w:rPr>
          <w:rFonts w:ascii="Times New Roman" w:hAnsi="Times New Roman" w:cs="Times New Roman"/>
        </w:rPr>
        <w:t>Funge</w:t>
      </w:r>
      <w:proofErr w:type="spellEnd"/>
    </w:p>
    <w:p w14:paraId="55FC20A6" w14:textId="77777777" w:rsidR="00841B31" w:rsidRDefault="00841B31" w:rsidP="00841B31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Penn(q.v.), Richard </w:t>
      </w:r>
      <w:proofErr w:type="spellStart"/>
      <w:r>
        <w:rPr>
          <w:rFonts w:ascii="Times New Roman" w:hAnsi="Times New Roman" w:cs="Times New Roman"/>
        </w:rPr>
        <w:t>Bovyndon</w:t>
      </w:r>
      <w:proofErr w:type="spellEnd"/>
      <w:r>
        <w:rPr>
          <w:rFonts w:ascii="Times New Roman" w:hAnsi="Times New Roman" w:cs="Times New Roman"/>
        </w:rPr>
        <w:t xml:space="preserve"> of Penn(q.v.), Unknown </w:t>
      </w:r>
      <w:proofErr w:type="spellStart"/>
      <w:r>
        <w:rPr>
          <w:rFonts w:ascii="Times New Roman" w:hAnsi="Times New Roman" w:cs="Times New Roman"/>
        </w:rPr>
        <w:t>Bovyndon</w:t>
      </w:r>
      <w:proofErr w:type="spellEnd"/>
      <w:r>
        <w:rPr>
          <w:rFonts w:ascii="Times New Roman" w:hAnsi="Times New Roman" w:cs="Times New Roman"/>
        </w:rPr>
        <w:t xml:space="preserve"> of Little </w:t>
      </w:r>
    </w:p>
    <w:p w14:paraId="447D5BA4" w14:textId="77777777" w:rsidR="00841B31" w:rsidRDefault="00841B31" w:rsidP="00841B31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Missenden(q.v.) and Thomas </w:t>
      </w:r>
      <w:proofErr w:type="spellStart"/>
      <w:r>
        <w:rPr>
          <w:rFonts w:ascii="Times New Roman" w:hAnsi="Times New Roman" w:cs="Times New Roman"/>
        </w:rPr>
        <w:t>Culverhous</w:t>
      </w:r>
      <w:proofErr w:type="spellEnd"/>
      <w:r>
        <w:rPr>
          <w:rFonts w:ascii="Times New Roman" w:hAnsi="Times New Roman" w:cs="Times New Roman"/>
        </w:rPr>
        <w:t xml:space="preserve"> of Penn(q.v.). </w:t>
      </w:r>
    </w:p>
    <w:p w14:paraId="18318C88" w14:textId="77777777" w:rsidR="00841B31" w:rsidRDefault="00841B31" w:rsidP="00841B31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3FE8EABD" w14:textId="77777777" w:rsidR="00841B31" w:rsidRDefault="00841B31" w:rsidP="00841B31">
      <w:pPr>
        <w:tabs>
          <w:tab w:val="left" w:pos="720"/>
        </w:tabs>
        <w:rPr>
          <w:rFonts w:ascii="Times New Roman" w:hAnsi="Times New Roman" w:cs="Times New Roman"/>
        </w:rPr>
      </w:pPr>
    </w:p>
    <w:p w14:paraId="65822A60" w14:textId="77777777" w:rsidR="00841B31" w:rsidRDefault="00841B31" w:rsidP="00841B31">
      <w:pPr>
        <w:tabs>
          <w:tab w:val="left" w:pos="720"/>
        </w:tabs>
        <w:rPr>
          <w:rFonts w:ascii="Times New Roman" w:hAnsi="Times New Roman" w:cs="Times New Roman"/>
        </w:rPr>
      </w:pPr>
    </w:p>
    <w:p w14:paraId="4DA09D49" w14:textId="77777777" w:rsidR="00841B31" w:rsidRDefault="00841B31" w:rsidP="00841B31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July 2019</w:t>
      </w:r>
    </w:p>
    <w:p w14:paraId="50529568" w14:textId="77777777" w:rsidR="006B2F86" w:rsidRPr="00E71FC3" w:rsidRDefault="00841B3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77F23" w14:textId="77777777" w:rsidR="00841B31" w:rsidRDefault="00841B31" w:rsidP="00E71FC3">
      <w:r>
        <w:separator/>
      </w:r>
    </w:p>
  </w:endnote>
  <w:endnote w:type="continuationSeparator" w:id="0">
    <w:p w14:paraId="008CE15A" w14:textId="77777777" w:rsidR="00841B31" w:rsidRDefault="00841B3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38E0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AA4DB" w14:textId="77777777" w:rsidR="00841B31" w:rsidRDefault="00841B31" w:rsidP="00E71FC3">
      <w:r>
        <w:separator/>
      </w:r>
    </w:p>
  </w:footnote>
  <w:footnote w:type="continuationSeparator" w:id="0">
    <w:p w14:paraId="337A2B32" w14:textId="77777777" w:rsidR="00841B31" w:rsidRDefault="00841B3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B31"/>
    <w:rsid w:val="001A7C09"/>
    <w:rsid w:val="00577BD5"/>
    <w:rsid w:val="00656CBA"/>
    <w:rsid w:val="006A1F77"/>
    <w:rsid w:val="00733BE7"/>
    <w:rsid w:val="00841B3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9C600"/>
  <w15:chartTrackingRefBased/>
  <w15:docId w15:val="{EDCDAAA0-C630-4EFA-80E8-5CE671F24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B3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2019-07-18T19:32:00Z</dcterms:created>
  <dcterms:modified xsi:type="dcterms:W3CDTF">2019-07-18T19:32:00Z</dcterms:modified>
</cp:coreProperties>
</file>